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Caerphilly</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Caerphilly</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Caerphilly</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Caerphilly</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Caerphilly</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9.2%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Caerphilly are estimated to have a score of 1-2 on the PGSI (low-risk gambling), whilst </w:t>
      </w:r>
      <w:r w:rsidRPr="00773DF7">
        <w:rPr>
          <w:rFonts w:ascii="Libre Franklin Light" w:hAnsi="Libre Franklin Light" w:cs="Calibri Light"/>
          <w:b/>
          <w:bCs/>
          <w:color w:val="C45911" w:themeColor="accent2" w:themeShade="BF"/>
        </w:rPr>
        <w:t xml:space="preserve">3.3%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2.1%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33.3% </w:t>
      </w:r>
      <w:r w:rsidRPr="004747BF">
        <w:rPr>
          <w:rFonts w:ascii="Libre Franklin Light" w:eastAsia="Times New Roman" w:hAnsi="Libre Franklin Light" w:cs="Calibri Light"/>
        </w:rPr>
        <w:t xml:space="preserve">of those respondents classified as PGSI 8+ in Caerphilly</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Caerphilly is estimated to be </w:t>
      </w:r>
      <w:r w:rsidRPr="00773DF7">
        <w:rPr>
          <w:rFonts w:ascii="Libre Franklin Light" w:eastAsia="Times New Roman" w:hAnsi="Libre Franklin Light" w:cs="Calibri Light"/>
          <w:b/>
          <w:bCs/>
          <w:color w:val="C45911" w:themeColor="accent2" w:themeShade="BF"/>
        </w:rPr>
        <w:t xml:space="preserve">£2,688,413</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Caerphilly</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similar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14.6%</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Caerphilly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9.2%</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Caerphilly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3.3%</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Caerphilly</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2.1%</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Caerphilly.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Caerphilly</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Caerphilly.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Caerphilly</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4.4%</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similar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25.8%</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Caerphilly</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33.3%</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Caerphilly.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Caerphilly</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3.4%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30.3%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Caerphilly</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Caerphilly</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47.6%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Caerphilly</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Caerphilly</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Caerphilly</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£2,688,413</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Caerphilly</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£43,790</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£905,598</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£64,874</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£18,246</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£33,451</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£1,622,454</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£2,688,413</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Wales</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7.5%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3.1%</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3.6%</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Wales</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9.2%,</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Wales</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2.4%</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Caerphilly</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Wales</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Caerphilly</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19.6%</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Caerphilly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21.9%</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Caerphilly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2.3%</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807E8">
              <w:rPr>
                <w:rFonts w:ascii="Libre Franklin Light" w:hAnsi="Libre Franklin Light" w:cs="Calibri Light"/>
              </w:rPr>
              <w:t xml:space="preserve">20.4%)</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21.1%)</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5.9%</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Caerphilly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Caerphilly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55.8%</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2.1%</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56.0%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Caerphilly</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19.6%</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Wales</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20.4%)</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Caerphilly</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21.9%</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21.1%</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Caerphilly</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2.3%</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5.9%</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Caerphilly</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2.1%</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Caerphilly</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55.8%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56.0%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Caerphilly</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37879180-7B9A-4143-B8DD-A32054BD2300}"/>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